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1B7AD9" w:rsidP="002C5749">
      <w:pPr>
        <w:ind w:left="5670"/>
      </w:pPr>
      <w:fldSimple w:instr=" DOCVARIABLE &quot;boss_state&quot; \* MERGEFORMAT ">
        <w:r w:rsidR="002636DE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2636DE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B219E1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36DE" w:rsidRDefault="002636DE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2636DE" w:rsidRDefault="002636DE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2636DE" w:rsidRDefault="002636DE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2636DE" w:rsidRDefault="002636DE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2636DE" w:rsidRDefault="002636DE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2636DE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636DE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636DE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1B7AD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585192022Н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B219E1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1B7AD9">
        <w:rPr>
          <w:bCs/>
        </w:rPr>
        <w:fldChar w:fldCharType="begin"/>
      </w:r>
      <w:r w:rsidR="001B7AD9">
        <w:rPr>
          <w:bCs/>
        </w:rPr>
        <w:instrText xml:space="preserve"> DOCVARIABLE fill_date \* MERGEFORMAT </w:instrText>
      </w:r>
      <w:r w:rsidR="001B7AD9">
        <w:rPr>
          <w:bCs/>
        </w:rPr>
        <w:fldChar w:fldCharType="separate"/>
      </w:r>
      <w:r w:rsidR="00B219E1">
        <w:rPr>
          <w:bCs/>
        </w:rPr>
        <w:t xml:space="preserve">19.04.2022 </w:t>
      </w:r>
      <w:r w:rsidR="001B7AD9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1B7AD9" w:rsidRPr="001B7AD9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1B7AD9" w:rsidRPr="001B7AD9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1B7AD9" w:rsidRPr="001B7AD9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1B7AD9">
        <w:rPr>
          <w:bCs/>
        </w:rPr>
        <w:fldChar w:fldCharType="begin"/>
      </w:r>
      <w:r w:rsidR="001B7AD9">
        <w:rPr>
          <w:bCs/>
        </w:rPr>
        <w:instrText xml:space="preserve"> DOCVARIABLE fact_adr \* MERGEFORMAT </w:instrText>
      </w:r>
      <w:r w:rsidR="001B7AD9">
        <w:rPr>
          <w:bCs/>
        </w:rPr>
        <w:fldChar w:fldCharType="separate"/>
      </w:r>
      <w:r w:rsidR="001B7AD9" w:rsidRPr="001B7AD9">
        <w:rPr>
          <w:bCs/>
        </w:rPr>
        <w:t xml:space="preserve"> </w:t>
      </w:r>
      <w:r w:rsidR="001B7AD9" w:rsidRPr="001B7AD9">
        <w:t xml:space="preserve">298600, Республика Крым, город Ялта, улица Манагарова, дом 2  </w:t>
      </w:r>
      <w:r w:rsidR="001B7AD9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1B7AD9">
        <w:rPr>
          <w:u w:val="single"/>
        </w:rPr>
        <w:t xml:space="preserve"> 58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1B7AD9" w:rsidRPr="001B7AD9">
        <w:rPr>
          <w:rStyle w:val="aa"/>
        </w:rPr>
        <w:t xml:space="preserve"> Педагог дополнительного образования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1B7AD9" w:rsidRPr="001B7AD9">
        <w:rPr>
          <w:rStyle w:val="aa"/>
        </w:rPr>
        <w:t xml:space="preserve"> 25478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2636DE" w:rsidRPr="002636DE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1B7AD9" w:rsidRPr="001B7AD9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2636DE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2636DE" w:rsidRPr="00B173B2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2636DE" w:rsidRPr="00B173B2" w:rsidRDefault="002636DE" w:rsidP="002636DE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2636DE" w:rsidRPr="00B173B2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2636DE" w:rsidRPr="00B173B2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2636DE" w:rsidRPr="00B173B2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2636DE" w:rsidRPr="00B173B2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2636DE" w:rsidRPr="00B173B2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2636DE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2636DE" w:rsidRPr="00B173B2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2636DE" w:rsidRPr="00B173B2" w:rsidRDefault="002636DE" w:rsidP="002636DE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2636DE" w:rsidRPr="00B173B2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2636DE" w:rsidRPr="00B173B2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2636DE" w:rsidRPr="00B173B2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2636DE" w:rsidRPr="00B173B2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2636DE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2636DE" w:rsidRPr="00B173B2" w:rsidRDefault="002636DE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2636DE" w:rsidRPr="00B173B2" w:rsidTr="00780090">
        <w:tc>
          <w:tcPr>
            <w:tcW w:w="417" w:type="dxa"/>
            <w:shd w:val="clear" w:color="auto" w:fill="auto"/>
            <w:vAlign w:val="center"/>
          </w:tcPr>
          <w:p w:rsidR="002636DE" w:rsidRPr="00B173B2" w:rsidRDefault="002636DE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2636DE" w:rsidRPr="00B173B2" w:rsidRDefault="002636DE" w:rsidP="002636DE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2636DE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2636DE" w:rsidRPr="00B173B2" w:rsidTr="002636DE">
        <w:tc>
          <w:tcPr>
            <w:tcW w:w="209" w:type="pct"/>
            <w:shd w:val="clear" w:color="auto" w:fill="auto"/>
            <w:vAlign w:val="center"/>
          </w:tcPr>
          <w:p w:rsidR="002636DE" w:rsidRPr="00B173B2" w:rsidRDefault="002636DE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2636DE" w:rsidRPr="00B173B2" w:rsidRDefault="002636DE" w:rsidP="002636DE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2636DE" w:rsidRPr="00B173B2" w:rsidRDefault="002636D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2636DE" w:rsidRPr="00B173B2" w:rsidRDefault="002636DE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2636DE" w:rsidRPr="00B173B2" w:rsidRDefault="00B219E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636DE" w:rsidRPr="00B173B2" w:rsidTr="002636DE">
        <w:tc>
          <w:tcPr>
            <w:tcW w:w="209" w:type="pct"/>
            <w:shd w:val="clear" w:color="auto" w:fill="auto"/>
            <w:vAlign w:val="center"/>
          </w:tcPr>
          <w:p w:rsidR="002636DE" w:rsidRPr="00B173B2" w:rsidRDefault="002636DE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2636DE" w:rsidRDefault="002636DE" w:rsidP="002636DE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2636DE" w:rsidRDefault="002636D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2636DE" w:rsidRDefault="002636DE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2636DE" w:rsidRDefault="00B219E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636DE" w:rsidRPr="00B173B2" w:rsidTr="002636DE">
        <w:tc>
          <w:tcPr>
            <w:tcW w:w="209" w:type="pct"/>
            <w:shd w:val="clear" w:color="auto" w:fill="auto"/>
            <w:vAlign w:val="center"/>
          </w:tcPr>
          <w:p w:rsidR="002636DE" w:rsidRPr="00B173B2" w:rsidRDefault="002636DE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2636DE" w:rsidRDefault="002636DE" w:rsidP="002636DE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2636DE" w:rsidRDefault="002636D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2636DE" w:rsidRDefault="002636DE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2636DE" w:rsidRDefault="00B219E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636DE" w:rsidRPr="00B173B2" w:rsidTr="002636DE">
        <w:tc>
          <w:tcPr>
            <w:tcW w:w="209" w:type="pct"/>
            <w:shd w:val="clear" w:color="auto" w:fill="auto"/>
            <w:vAlign w:val="center"/>
          </w:tcPr>
          <w:p w:rsidR="002636DE" w:rsidRPr="00B173B2" w:rsidRDefault="002636DE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2636DE" w:rsidRDefault="002636DE" w:rsidP="002636DE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2636DE" w:rsidRDefault="002636D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2636DE" w:rsidRDefault="002636DE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2636DE" w:rsidRDefault="00B219E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636DE" w:rsidRPr="00B173B2" w:rsidTr="002636DE">
        <w:tc>
          <w:tcPr>
            <w:tcW w:w="209" w:type="pct"/>
            <w:shd w:val="clear" w:color="auto" w:fill="auto"/>
            <w:vAlign w:val="center"/>
          </w:tcPr>
          <w:p w:rsidR="002636DE" w:rsidRPr="00B173B2" w:rsidRDefault="002636DE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2636DE" w:rsidRDefault="002636DE" w:rsidP="002636DE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2636DE" w:rsidRDefault="002636D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2636DE" w:rsidRDefault="002636DE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2636DE" w:rsidRDefault="00B219E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636DE" w:rsidRPr="00B173B2" w:rsidTr="002636DE">
        <w:tc>
          <w:tcPr>
            <w:tcW w:w="209" w:type="pct"/>
            <w:shd w:val="clear" w:color="auto" w:fill="auto"/>
            <w:vAlign w:val="center"/>
          </w:tcPr>
          <w:p w:rsidR="002636DE" w:rsidRPr="00B173B2" w:rsidRDefault="002636DE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2636DE" w:rsidRDefault="002636DE" w:rsidP="002636DE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2636DE" w:rsidRDefault="002636D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2636DE" w:rsidRDefault="002636DE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2636DE" w:rsidRDefault="00B219E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2636DE" w:rsidRPr="00B173B2" w:rsidTr="00780090">
        <w:tc>
          <w:tcPr>
            <w:tcW w:w="417" w:type="dxa"/>
            <w:shd w:val="clear" w:color="auto" w:fill="auto"/>
            <w:vAlign w:val="center"/>
          </w:tcPr>
          <w:p w:rsidR="002636DE" w:rsidRPr="00B173B2" w:rsidRDefault="002636DE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2636DE" w:rsidRPr="00B173B2" w:rsidRDefault="002636DE" w:rsidP="002636DE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2636DE" w:rsidRPr="00B173B2" w:rsidTr="002C5749">
        <w:tc>
          <w:tcPr>
            <w:tcW w:w="187" w:type="pct"/>
            <w:vAlign w:val="center"/>
          </w:tcPr>
          <w:p w:rsidR="002636DE" w:rsidRPr="00B173B2" w:rsidRDefault="002636DE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2636DE" w:rsidRPr="00B173B2" w:rsidRDefault="002636DE" w:rsidP="002636DE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2E92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2636DE" w:rsidRPr="00B173B2" w:rsidRDefault="002636DE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23,1</w:t>
            </w:r>
          </w:p>
        </w:tc>
        <w:tc>
          <w:tcPr>
            <w:tcW w:w="625" w:type="pct"/>
            <w:vAlign w:val="center"/>
          </w:tcPr>
          <w:p w:rsidR="002636DE" w:rsidRPr="00B173B2" w:rsidRDefault="002636DE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2636DE" w:rsidRPr="00B173B2" w:rsidRDefault="002636DE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2636DE" w:rsidRPr="00B173B2" w:rsidRDefault="002636DE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42,2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2636DE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2636DE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2636DE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2636DE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2636DE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2636DE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2636DE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2636DE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2636DE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636DE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2636DE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2636DE" w:rsidRPr="002636DE">
        <w:rPr>
          <w:bCs/>
          <w:i/>
          <w:sz w:val="20"/>
          <w:szCs w:val="20"/>
        </w:rPr>
        <w:t>Нагрузка</w:t>
      </w:r>
      <w:r w:rsidR="002636DE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2636DE" w:rsidRDefault="002636DE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3 + 3 + 3 + 3 + 3  = 15.00;   X(To) = 15.00±0.28,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2636DE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2636DE" w:rsidRDefault="002636DE" w:rsidP="00707381">
            <w:pPr>
              <w:pStyle w:val="a8"/>
            </w:pPr>
            <w:r w:rsidRPr="002636DE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2636DE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2636DE" w:rsidRDefault="002636DE" w:rsidP="00707381">
            <w:pPr>
              <w:pStyle w:val="a8"/>
            </w:pPr>
            <w:r w:rsidRPr="002636DE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2636DE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2636DE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2636DE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2636DE" w:rsidRDefault="002636DE" w:rsidP="00707381">
            <w:pPr>
              <w:pStyle w:val="a8"/>
            </w:pPr>
            <w:r w:rsidRPr="002636DE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1B7AD9">
        <w:rPr>
          <w:b/>
          <w:bCs/>
        </w:rPr>
        <w:fldChar w:fldCharType="begin"/>
      </w:r>
      <w:r w:rsidR="001B7AD9">
        <w:rPr>
          <w:b/>
          <w:bCs/>
        </w:rPr>
        <w:instrText xml:space="preserve"> DOCVARIABLE att_zakl \* MERGEFORMAT </w:instrText>
      </w:r>
      <w:r w:rsidR="001B7AD9">
        <w:rPr>
          <w:b/>
          <w:bCs/>
        </w:rPr>
        <w:fldChar w:fldCharType="separate"/>
      </w:r>
      <w:r w:rsidR="002636DE" w:rsidRPr="002636DE">
        <w:rPr>
          <w:b/>
          <w:bCs/>
        </w:rPr>
        <w:t>-</w:t>
      </w:r>
      <w:r w:rsidR="002636DE">
        <w:t xml:space="preserve"> заключение;</w:t>
      </w:r>
      <w:r w:rsidR="001B7AD9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2636DE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2636DE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2636DE" w:rsidRDefault="002636DE" w:rsidP="00707381">
            <w:pPr>
              <w:pStyle w:val="a8"/>
            </w:pPr>
            <w:r w:rsidRPr="002636DE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2636DE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2636DE" w:rsidRDefault="002636DE" w:rsidP="00707381">
            <w:pPr>
              <w:pStyle w:val="a8"/>
            </w:pPr>
            <w:r w:rsidRPr="002636DE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2636DE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2636DE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2636DE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2636DE" w:rsidRDefault="002636DE" w:rsidP="00707381">
            <w:pPr>
              <w:pStyle w:val="a8"/>
            </w:pPr>
            <w:r w:rsidRPr="002636DE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6DE" w:rsidRDefault="002636DE" w:rsidP="0076042D">
      <w:pPr>
        <w:pStyle w:val="a9"/>
      </w:pPr>
      <w:r>
        <w:separator/>
      </w:r>
    </w:p>
  </w:endnote>
  <w:endnote w:type="continuationSeparator" w:id="0">
    <w:p w:rsidR="002636DE" w:rsidRDefault="002636DE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AD9" w:rsidRDefault="001B7AD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1B7AD9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585192022Н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B219E1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B219E1" w:rsidRPr="00B219E1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AD9" w:rsidRDefault="001B7AD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6DE" w:rsidRDefault="002636DE" w:rsidP="0076042D">
      <w:pPr>
        <w:pStyle w:val="a9"/>
      </w:pPr>
      <w:r>
        <w:separator/>
      </w:r>
    </w:p>
  </w:footnote>
  <w:footnote w:type="continuationSeparator" w:id="0">
    <w:p w:rsidR="002636DE" w:rsidRDefault="002636DE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AD9" w:rsidRDefault="001B7AD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AD9" w:rsidRDefault="001B7AD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AD9" w:rsidRDefault="001B7AD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547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ill_date" w:val="19.04.2022"/>
    <w:docVar w:name="footer_num" w:val="Протокол № 585192022Н"/>
    <w:docVar w:name="form" w:val="4"/>
    <w:docVar w:name="grid_data_n_bm1_4" w:val="1~3~~2~3~~3~3~~4~3~~5~3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3 + 3 + 3 + 3 + 3  = 15.00;   X(To) = 15.00±0.28, k=2 (p=95%)_x000d_"/>
    <w:docVar w:name="nd_table3_id_205" w:val="_napr1~_napr2~_napr3~_napr4~_napr5~_napr6~_napr7~_napr8~_napr9"/>
    <w:docVar w:name="num_doc" w:val="58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E7B120DE0AC6488388B1601770636D70"/>
    <w:docVar w:name="rm_id" w:val="58"/>
    <w:docVar w:name="rm_name" w:val=" Педагог дополнительного образования "/>
    <w:docVar w:name="rm_number" w:val=" 58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216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2636DE"/>
    <w:rsid w:val="00025683"/>
    <w:rsid w:val="0004130D"/>
    <w:rsid w:val="00046815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B7AD9"/>
    <w:rsid w:val="001E6959"/>
    <w:rsid w:val="001F4D8D"/>
    <w:rsid w:val="00222784"/>
    <w:rsid w:val="00234932"/>
    <w:rsid w:val="00244A60"/>
    <w:rsid w:val="002621AC"/>
    <w:rsid w:val="002636DE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67790"/>
    <w:rsid w:val="00981670"/>
    <w:rsid w:val="009940FC"/>
    <w:rsid w:val="009B1F9F"/>
    <w:rsid w:val="009B2FB6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219E1"/>
    <w:rsid w:val="00B44DD2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D0412A"/>
    <w:rsid w:val="00D2177B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355DFC6E-13FD-4C48-9638-0E231EED2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3</TotalTime>
  <Pages>4</Pages>
  <Words>1368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3</cp:revision>
  <dcterms:created xsi:type="dcterms:W3CDTF">2022-04-18T07:38:00Z</dcterms:created>
  <dcterms:modified xsi:type="dcterms:W3CDTF">2022-04-18T08:36:00Z</dcterms:modified>
</cp:coreProperties>
</file>